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180" w:rsidRPr="000A552C" w:rsidRDefault="00005180" w:rsidP="000A552C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r w:rsidRPr="000A552C">
        <w:rPr>
          <w:b/>
          <w:sz w:val="28"/>
          <w:szCs w:val="28"/>
        </w:rPr>
        <w:t>ДЛОП и ДЛШ-</w:t>
      </w:r>
      <w:r w:rsidRPr="000A552C">
        <w:rPr>
          <w:b/>
          <w:sz w:val="28"/>
          <w:szCs w:val="28"/>
          <w:lang w:val="en-US"/>
        </w:rPr>
        <w:t xml:space="preserve"> I</w:t>
      </w:r>
      <w:r w:rsidRPr="000A552C">
        <w:rPr>
          <w:b/>
          <w:sz w:val="28"/>
          <w:szCs w:val="28"/>
        </w:rPr>
        <w:t xml:space="preserve"> </w:t>
      </w:r>
      <w:proofErr w:type="spellStart"/>
      <w:r w:rsidRPr="000A552C">
        <w:rPr>
          <w:b/>
          <w:sz w:val="28"/>
          <w:szCs w:val="28"/>
          <w:lang w:val="en-US"/>
        </w:rPr>
        <w:t>I</w:t>
      </w:r>
      <w:proofErr w:type="spellEnd"/>
      <w:r w:rsidRPr="000A552C">
        <w:rPr>
          <w:b/>
          <w:sz w:val="28"/>
          <w:szCs w:val="28"/>
        </w:rPr>
        <w:t>-ри кръг –</w:t>
      </w:r>
      <w:r w:rsidR="000A552C" w:rsidRPr="000A552C">
        <w:rPr>
          <w:b/>
          <w:sz w:val="28"/>
          <w:szCs w:val="28"/>
        </w:rPr>
        <w:t xml:space="preserve"> Девойки 11.11 – 13.11.2</w:t>
      </w:r>
      <w:r w:rsidR="000A552C">
        <w:rPr>
          <w:b/>
          <w:sz w:val="28"/>
          <w:szCs w:val="28"/>
        </w:rPr>
        <w:t xml:space="preserve">020 </w:t>
      </w:r>
      <w:r w:rsidRPr="000A552C">
        <w:rPr>
          <w:b/>
          <w:sz w:val="28"/>
          <w:szCs w:val="28"/>
        </w:rPr>
        <w:t>гр. Русе</w:t>
      </w:r>
    </w:p>
    <w:p w:rsidR="00005180" w:rsidRPr="000A552C" w:rsidRDefault="00005180" w:rsidP="000A552C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005180">
        <w:rPr>
          <w:b/>
          <w:sz w:val="28"/>
          <w:szCs w:val="28"/>
        </w:rPr>
        <w:t>Индивидуално класиране</w:t>
      </w:r>
    </w:p>
    <w:bookmarkEnd w:id="0"/>
    <w:p w:rsidR="00005180" w:rsidRPr="000A552C" w:rsidRDefault="00005180" w:rsidP="00005180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0A552C">
        <w:rPr>
          <w:b/>
          <w:sz w:val="24"/>
          <w:szCs w:val="24"/>
        </w:rPr>
        <w:t>Категория до 46 кг.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1. Люба Атанасова – ЦСКА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2. Айше Ремзи – Омуртаг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3. Дилиана Петрова – Локомотив ГО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4. Хаят Хабилова – Омуртаг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</w:p>
    <w:p w:rsidR="00005180" w:rsidRPr="000A552C" w:rsidRDefault="00005180" w:rsidP="00005180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0A552C">
        <w:rPr>
          <w:b/>
          <w:sz w:val="24"/>
          <w:szCs w:val="24"/>
        </w:rPr>
        <w:t>Категория до 48 кг.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1. Диляра Ахмедова – Омуртаг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 xml:space="preserve">2. Ева Борисова – ЦСКА 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3. Ванеса Асенова – Локомотив ГО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4. Мария Тотева – Балкан Ботевград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5. Десислава Доницова - Русе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 xml:space="preserve"> 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0A552C">
        <w:rPr>
          <w:b/>
          <w:sz w:val="24"/>
          <w:szCs w:val="24"/>
        </w:rPr>
        <w:t>Категория до 51 кг.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1. Жана Огнянова - Ладимекс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 xml:space="preserve">2. Ивана Веселинова – ЦСКА 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 xml:space="preserve">3. Виктория Делева – Лаута Арми 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4. Сибел Иванова – Русе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5. Румяна Александрова – Локомотив Сф</w:t>
      </w:r>
    </w:p>
    <w:p w:rsidR="00005180" w:rsidRDefault="00005180" w:rsidP="000A552C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 xml:space="preserve">6. Есил Ахмед – Първенец </w:t>
      </w:r>
    </w:p>
    <w:p w:rsidR="000A552C" w:rsidRPr="000A552C" w:rsidRDefault="000A552C" w:rsidP="000A552C">
      <w:pPr>
        <w:spacing w:line="360" w:lineRule="auto"/>
        <w:ind w:firstLine="360"/>
        <w:jc w:val="both"/>
        <w:rPr>
          <w:sz w:val="24"/>
          <w:szCs w:val="24"/>
        </w:rPr>
      </w:pPr>
    </w:p>
    <w:p w:rsidR="00005180" w:rsidRPr="000A552C" w:rsidRDefault="00005180" w:rsidP="00005180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0A552C">
        <w:rPr>
          <w:b/>
          <w:sz w:val="24"/>
          <w:szCs w:val="24"/>
        </w:rPr>
        <w:t>Категория до 54 кг.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1. Михаела Павлова – Русе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2. Есра Мехмедова – Омуртаг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3. Виктория Дончева – Русе</w:t>
      </w:r>
    </w:p>
    <w:p w:rsidR="00005180" w:rsidRPr="000A552C" w:rsidRDefault="000A552C" w:rsidP="000A552C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Ивана Илиева – Таланти Лом</w:t>
      </w:r>
    </w:p>
    <w:p w:rsidR="000A552C" w:rsidRDefault="000A552C" w:rsidP="00005180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A552C" w:rsidRDefault="000A552C" w:rsidP="000A552C">
      <w:pPr>
        <w:spacing w:line="360" w:lineRule="auto"/>
        <w:jc w:val="both"/>
        <w:rPr>
          <w:b/>
          <w:sz w:val="24"/>
          <w:szCs w:val="24"/>
        </w:rPr>
      </w:pPr>
    </w:p>
    <w:p w:rsidR="00005180" w:rsidRPr="000A552C" w:rsidRDefault="00005180" w:rsidP="000A552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0A552C">
        <w:rPr>
          <w:b/>
          <w:sz w:val="24"/>
          <w:szCs w:val="24"/>
        </w:rPr>
        <w:lastRenderedPageBreak/>
        <w:t>Категория до 57 кг.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1. Инна Цветкова – БДИН Вн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2. Яна Делева – Лаута Арми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3. Камелия Ченева – Русе</w:t>
      </w:r>
    </w:p>
    <w:p w:rsidR="00005180" w:rsidRDefault="00005180" w:rsidP="00CC1CF3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4. Диана Барбекова – Добруджа Добрич</w:t>
      </w:r>
    </w:p>
    <w:p w:rsidR="00CC1CF3" w:rsidRPr="000A552C" w:rsidRDefault="00CC1CF3" w:rsidP="00CC1CF3">
      <w:pPr>
        <w:spacing w:line="360" w:lineRule="auto"/>
        <w:ind w:firstLine="360"/>
        <w:jc w:val="both"/>
        <w:rPr>
          <w:sz w:val="24"/>
          <w:szCs w:val="24"/>
        </w:rPr>
      </w:pPr>
    </w:p>
    <w:p w:rsidR="00005180" w:rsidRPr="000A552C" w:rsidRDefault="00005180" w:rsidP="00005180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0A552C">
        <w:rPr>
          <w:b/>
          <w:sz w:val="24"/>
          <w:szCs w:val="24"/>
        </w:rPr>
        <w:t>Категория до 60 кг.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 xml:space="preserve">1. Пепа Чакърова – Първенец 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2. Вергиния Тилева – Стара Загора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3. Елена Дреденекер – Добруджа Добрич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4. Емилия Емилова – Миньор Перник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5. Цвета Кърнакова - ЦСКА</w:t>
      </w:r>
    </w:p>
    <w:p w:rsidR="00005180" w:rsidRPr="000A552C" w:rsidRDefault="00005180" w:rsidP="00005180">
      <w:pPr>
        <w:spacing w:line="360" w:lineRule="auto"/>
        <w:jc w:val="both"/>
        <w:rPr>
          <w:sz w:val="24"/>
          <w:szCs w:val="24"/>
        </w:rPr>
      </w:pPr>
    </w:p>
    <w:p w:rsidR="00005180" w:rsidRPr="000A552C" w:rsidRDefault="00005180" w:rsidP="00005180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0A552C">
        <w:rPr>
          <w:b/>
          <w:sz w:val="24"/>
          <w:szCs w:val="24"/>
        </w:rPr>
        <w:t>Категория до 64 кг.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1. Далия Райчева – Миньор Перник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2. Никол Андрейковска – ЦСКА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3. Михаела Михайлова – Лаута Арми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4. Елица Генчева – Олимпия Разград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5.Стефани Георгиева - Славия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</w:p>
    <w:p w:rsidR="00005180" w:rsidRPr="000A552C" w:rsidRDefault="00005180" w:rsidP="00005180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0A552C">
        <w:rPr>
          <w:b/>
          <w:sz w:val="24"/>
          <w:szCs w:val="24"/>
        </w:rPr>
        <w:t>Категория до 69 кг.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1. Татяна Любенова – Локомотив София</w:t>
      </w:r>
    </w:p>
    <w:p w:rsidR="000A552C" w:rsidRDefault="00005180" w:rsidP="000A552C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 xml:space="preserve">2. Шермин Мустафова </w:t>
      </w:r>
      <w:r w:rsidR="000A552C">
        <w:rPr>
          <w:sz w:val="24"/>
          <w:szCs w:val="24"/>
        </w:rPr>
        <w:t>–</w:t>
      </w:r>
      <w:r w:rsidRPr="000A552C">
        <w:rPr>
          <w:sz w:val="24"/>
          <w:szCs w:val="24"/>
        </w:rPr>
        <w:t xml:space="preserve"> Омуртаг</w:t>
      </w:r>
    </w:p>
    <w:p w:rsidR="000A552C" w:rsidRPr="000A552C" w:rsidRDefault="000A552C" w:rsidP="000A552C">
      <w:pPr>
        <w:spacing w:line="360" w:lineRule="auto"/>
        <w:ind w:firstLine="360"/>
        <w:jc w:val="both"/>
        <w:rPr>
          <w:sz w:val="24"/>
          <w:szCs w:val="24"/>
        </w:rPr>
      </w:pPr>
    </w:p>
    <w:p w:rsidR="00005180" w:rsidRPr="000A552C" w:rsidRDefault="00005180" w:rsidP="00005180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0A552C">
        <w:rPr>
          <w:b/>
          <w:sz w:val="24"/>
          <w:szCs w:val="24"/>
        </w:rPr>
        <w:t>Категория до 75 кг.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1. Ная Георгиева – Ладимекс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2. Стефани Йорданова – Олимпия Разград</w:t>
      </w:r>
    </w:p>
    <w:p w:rsidR="00005180" w:rsidRDefault="00005180" w:rsidP="000A552C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3.Симона Иванова – Олимпия Разград</w:t>
      </w:r>
    </w:p>
    <w:p w:rsidR="000A552C" w:rsidRPr="000A552C" w:rsidRDefault="00005180" w:rsidP="000A552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0A552C">
        <w:rPr>
          <w:b/>
          <w:sz w:val="24"/>
          <w:szCs w:val="24"/>
        </w:rPr>
        <w:t>Категория до 81 кг.</w:t>
      </w:r>
    </w:p>
    <w:p w:rsidR="00005180" w:rsidRPr="000A552C" w:rsidRDefault="00005180" w:rsidP="00005180">
      <w:pPr>
        <w:spacing w:line="360" w:lineRule="auto"/>
        <w:ind w:firstLine="360"/>
        <w:jc w:val="both"/>
        <w:rPr>
          <w:sz w:val="24"/>
          <w:szCs w:val="24"/>
        </w:rPr>
      </w:pPr>
      <w:r w:rsidRPr="000A552C">
        <w:rPr>
          <w:sz w:val="24"/>
          <w:szCs w:val="24"/>
        </w:rPr>
        <w:t>1. Венцислава Николова – Локомотив Русе</w:t>
      </w:r>
    </w:p>
    <w:sectPr w:rsidR="00005180" w:rsidRPr="000A552C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61C" w:rsidRDefault="006B661C" w:rsidP="00144764">
      <w:r>
        <w:separator/>
      </w:r>
    </w:p>
  </w:endnote>
  <w:endnote w:type="continuationSeparator" w:id="0">
    <w:p w:rsidR="006B661C" w:rsidRDefault="006B661C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4E39D4D7" wp14:editId="1BA70CCE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72A3065C" wp14:editId="7337FB38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5AD80AA" wp14:editId="2C2DD433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75326537" wp14:editId="2961F421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61C" w:rsidRDefault="006B661C" w:rsidP="00144764">
      <w:r>
        <w:separator/>
      </w:r>
    </w:p>
  </w:footnote>
  <w:footnote w:type="continuationSeparator" w:id="0">
    <w:p w:rsidR="006B661C" w:rsidRDefault="006B661C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3B21F3FD" wp14:editId="2099FADE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05180"/>
    <w:rsid w:val="000342D8"/>
    <w:rsid w:val="000A552C"/>
    <w:rsid w:val="000C0CB4"/>
    <w:rsid w:val="000E4B47"/>
    <w:rsid w:val="00144764"/>
    <w:rsid w:val="002A4A8E"/>
    <w:rsid w:val="00301B24"/>
    <w:rsid w:val="003302ED"/>
    <w:rsid w:val="003A6937"/>
    <w:rsid w:val="00455917"/>
    <w:rsid w:val="00570DB0"/>
    <w:rsid w:val="00576D0A"/>
    <w:rsid w:val="005A282E"/>
    <w:rsid w:val="006B661C"/>
    <w:rsid w:val="0076018A"/>
    <w:rsid w:val="00853C82"/>
    <w:rsid w:val="00854AF4"/>
    <w:rsid w:val="00917784"/>
    <w:rsid w:val="00B215F5"/>
    <w:rsid w:val="00C73178"/>
    <w:rsid w:val="00CB5611"/>
    <w:rsid w:val="00CC1CF3"/>
    <w:rsid w:val="00D512D9"/>
    <w:rsid w:val="00D876C6"/>
    <w:rsid w:val="00DF6E89"/>
    <w:rsid w:val="00EE0DA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18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18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1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4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5</cp:revision>
  <dcterms:created xsi:type="dcterms:W3CDTF">2020-12-11T11:38:00Z</dcterms:created>
  <dcterms:modified xsi:type="dcterms:W3CDTF">2020-12-11T14:35:00Z</dcterms:modified>
</cp:coreProperties>
</file>